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C1979" w14:textId="77777777" w:rsidR="00D03FB2" w:rsidRDefault="00D03FB2" w:rsidP="00D03FB2">
      <w:pPr>
        <w:pStyle w:val="Glava"/>
        <w:jc w:val="right"/>
        <w:rPr>
          <w:rFonts w:ascii="Source Sans Pro" w:hAnsi="Source Sans Pro" w:cs="Arial"/>
          <w:b/>
        </w:rPr>
      </w:pPr>
    </w:p>
    <w:p w14:paraId="1F70CE8D" w14:textId="6A382BFB" w:rsidR="00D03FB2" w:rsidRPr="00D03FB2" w:rsidRDefault="00D03FB2" w:rsidP="00D03FB2">
      <w:pPr>
        <w:pStyle w:val="Glava"/>
        <w:jc w:val="right"/>
        <w:rPr>
          <w:rFonts w:ascii="Source Sans Pro" w:hAnsi="Source Sans Pro" w:cs="Arial"/>
          <w:b/>
        </w:rPr>
      </w:pPr>
      <w:r w:rsidRPr="00D03FB2">
        <w:rPr>
          <w:rFonts w:ascii="Source Sans Pro" w:hAnsi="Source Sans Pro" w:cs="Arial"/>
          <w:b/>
        </w:rPr>
        <w:t>priloga 1  – Podatki o ponudniku in ponudbi</w:t>
      </w:r>
    </w:p>
    <w:p w14:paraId="2DD1299B" w14:textId="6D69EFE6" w:rsidR="00D03FB2" w:rsidRPr="00D03FB2" w:rsidRDefault="00D03FB2" w:rsidP="00D03FB2">
      <w:pPr>
        <w:tabs>
          <w:tab w:val="left" w:pos="6396"/>
        </w:tabs>
        <w:rPr>
          <w:rFonts w:ascii="Source Sans Pro" w:hAnsi="Source Sans Pro" w:cs="Arial"/>
        </w:rPr>
      </w:pPr>
    </w:p>
    <w:p w14:paraId="4C35DE3F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499C06E7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01C1BAF7" w14:textId="77777777" w:rsidR="00D03FB2" w:rsidRPr="00D03FB2" w:rsidRDefault="00D03FB2" w:rsidP="00D03FB2">
      <w:pPr>
        <w:jc w:val="right"/>
        <w:rPr>
          <w:rFonts w:ascii="Source Sans Pro" w:hAnsi="Source Sans Pro" w:cs="Arial"/>
        </w:rPr>
      </w:pPr>
    </w:p>
    <w:p w14:paraId="002E508E" w14:textId="77777777" w:rsidR="00D03FB2" w:rsidRPr="00B732E8" w:rsidRDefault="00D03FB2" w:rsidP="00D03FB2">
      <w:pPr>
        <w:jc w:val="center"/>
        <w:rPr>
          <w:rFonts w:ascii="Source Sans Pro" w:hAnsi="Source Sans Pro" w:cs="Arial"/>
          <w:b/>
          <w:bCs/>
        </w:rPr>
      </w:pPr>
      <w:r w:rsidRPr="00B732E8">
        <w:rPr>
          <w:rFonts w:ascii="Source Sans Pro" w:hAnsi="Source Sans Pro" w:cs="Arial"/>
          <w:b/>
          <w:bCs/>
        </w:rPr>
        <w:t>PONUDBA</w:t>
      </w:r>
    </w:p>
    <w:p w14:paraId="0BD4FB42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</w:p>
    <w:p w14:paraId="04B7C8C6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št.: ______________________</w:t>
      </w:r>
    </w:p>
    <w:p w14:paraId="199E0731" w14:textId="77777777" w:rsidR="00D03FB2" w:rsidRPr="00D03FB2" w:rsidRDefault="00D03FB2" w:rsidP="00D03FB2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3752F067" w14:textId="3BD86BAE" w:rsidR="00D03FB2" w:rsidRDefault="00D03FB2" w:rsidP="00D03FB2">
      <w:pPr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V postopku oddaje javnega naročila blaga na splošnem področju po </w:t>
      </w:r>
      <w:r w:rsidR="00D52B58">
        <w:rPr>
          <w:rFonts w:ascii="Source Sans Pro" w:hAnsi="Source Sans Pro" w:cs="Arial"/>
        </w:rPr>
        <w:t xml:space="preserve">odprtem </w:t>
      </w:r>
      <w:r w:rsidRPr="00D03FB2">
        <w:rPr>
          <w:rFonts w:ascii="Source Sans Pro" w:hAnsi="Source Sans Pro" w:cs="Arial"/>
        </w:rPr>
        <w:t>postopku za izvedbo</w:t>
      </w:r>
      <w:r>
        <w:rPr>
          <w:rFonts w:ascii="Source Sans Pro" w:hAnsi="Source Sans Pro" w:cs="Arial"/>
        </w:rPr>
        <w:t xml:space="preserve"> </w:t>
      </w:r>
    </w:p>
    <w:p w14:paraId="5F8ACCCA" w14:textId="77777777" w:rsidR="00D03FB2" w:rsidRDefault="00D03FB2" w:rsidP="00D03FB2">
      <w:pPr>
        <w:rPr>
          <w:rFonts w:ascii="Source Sans Pro" w:hAnsi="Source Sans Pro" w:cs="Arial"/>
        </w:rPr>
      </w:pPr>
    </w:p>
    <w:p w14:paraId="5E86AED3" w14:textId="06148884" w:rsidR="00D03FB2" w:rsidRDefault="00602DE6" w:rsidP="00D03FB2">
      <w:pPr>
        <w:jc w:val="center"/>
        <w:rPr>
          <w:rFonts w:ascii="Source Sans Pro" w:hAnsi="Source Sans Pro" w:cs="Tahoma"/>
          <w:b/>
        </w:rPr>
      </w:pPr>
      <w:r>
        <w:rPr>
          <w:rFonts w:ascii="Source Sans Pro" w:hAnsi="Source Sans Pro" w:cs="Tahoma"/>
          <w:b/>
        </w:rPr>
        <w:t>»</w:t>
      </w:r>
      <w:r w:rsidR="00EC463C" w:rsidRPr="00950485">
        <w:rPr>
          <w:rFonts w:ascii="Source Sans Pro" w:hAnsi="Source Sans Pro"/>
          <w:b/>
          <w:bCs/>
        </w:rPr>
        <w:t>DOBAVA DVEH MESTNIH AVTOBUSOV Z MINIMALNO KAPACITETO 35 POTNIKOV</w:t>
      </w:r>
      <w:r>
        <w:rPr>
          <w:rFonts w:ascii="Source Sans Pro" w:hAnsi="Source Sans Pro" w:cs="Tahoma"/>
          <w:b/>
        </w:rPr>
        <w:t>«</w:t>
      </w:r>
    </w:p>
    <w:p w14:paraId="12EF745D" w14:textId="77777777" w:rsidR="00D03FB2" w:rsidRPr="00D03FB2" w:rsidRDefault="00D03FB2" w:rsidP="00D03FB2">
      <w:pPr>
        <w:jc w:val="center"/>
        <w:rPr>
          <w:rFonts w:ascii="Source Sans Pro" w:hAnsi="Source Sans Pro"/>
          <w:b/>
          <w:bCs/>
          <w:color w:val="000000"/>
        </w:rPr>
      </w:pPr>
    </w:p>
    <w:p w14:paraId="6FEDB515" w14:textId="77777777" w:rsidR="00D03FB2" w:rsidRPr="00D03FB2" w:rsidRDefault="00D03FB2" w:rsidP="00D03FB2">
      <w:pPr>
        <w:jc w:val="both"/>
        <w:rPr>
          <w:rFonts w:ascii="Source Sans Pro" w:hAnsi="Source Sans Pro"/>
          <w:b/>
          <w:bCs/>
          <w:color w:val="000000"/>
        </w:rPr>
      </w:pPr>
      <w:r w:rsidRPr="00D03FB2">
        <w:rPr>
          <w:rFonts w:ascii="Source Sans Pro" w:hAnsi="Source Sans Pro" w:cs="Arial"/>
        </w:rPr>
        <w:t>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0D48DE11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3F7BFA55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23F65A6" w14:textId="7B1D4EF5" w:rsidR="00D03FB2" w:rsidRPr="00D03FB2" w:rsidRDefault="00D03FB2" w:rsidP="00D03FB2">
      <w:pPr>
        <w:spacing w:before="200" w:line="240" w:lineRule="exact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(z besedo: ______________________________________________ evrov in __</w:t>
      </w:r>
      <w:r>
        <w:rPr>
          <w:rFonts w:ascii="Source Sans Pro" w:hAnsi="Source Sans Pro" w:cs="Arial"/>
        </w:rPr>
        <w:t>___________</w:t>
      </w:r>
      <w:r w:rsidRPr="00D03FB2">
        <w:rPr>
          <w:rFonts w:ascii="Source Sans Pro" w:hAnsi="Source Sans Pro" w:cs="Arial"/>
        </w:rPr>
        <w:t>/100).</w:t>
      </w:r>
    </w:p>
    <w:p w14:paraId="252B51D2" w14:textId="77777777" w:rsidR="00D03FB2" w:rsidRPr="00D03FB2" w:rsidRDefault="00D03FB2" w:rsidP="00D03FB2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09EEA7D4" w14:textId="3D5A8F1E" w:rsidR="00D03FB2" w:rsidRPr="00D03FB2" w:rsidRDefault="00D03FB2" w:rsidP="00D03FB2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2. Ponudba velja za celotno naročilo </w:t>
      </w:r>
      <w:r w:rsidRPr="00D52B58">
        <w:rPr>
          <w:rFonts w:ascii="Source Sans Pro" w:hAnsi="Source Sans Pro" w:cs="Arial"/>
        </w:rPr>
        <w:t xml:space="preserve">in </w:t>
      </w:r>
      <w:r w:rsidR="00F83045" w:rsidRPr="00D52B58">
        <w:rPr>
          <w:rFonts w:ascii="Source Sans Pro" w:hAnsi="Source Sans Pro" w:cs="Arial"/>
        </w:rPr>
        <w:t>6</w:t>
      </w:r>
      <w:r w:rsidR="00D52B58">
        <w:rPr>
          <w:rFonts w:ascii="Source Sans Pro" w:hAnsi="Source Sans Pro" w:cs="Arial"/>
        </w:rPr>
        <w:t>0</w:t>
      </w:r>
      <w:r w:rsidRPr="00D52B58">
        <w:rPr>
          <w:rFonts w:ascii="Source Sans Pro" w:hAnsi="Source Sans Pro" w:cs="Arial"/>
        </w:rPr>
        <w:t xml:space="preserve"> dni</w:t>
      </w:r>
      <w:r w:rsidRPr="00D03FB2">
        <w:rPr>
          <w:rFonts w:ascii="Source Sans Pro" w:hAnsi="Source Sans Pro" w:cs="Arial"/>
        </w:rPr>
        <w:t xml:space="preserve"> po roku za oddajo ponudb.</w:t>
      </w:r>
    </w:p>
    <w:p w14:paraId="23A92EE2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C7856CA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  <w:b/>
        </w:rPr>
        <w:t>PODATKI O PONUDNIKU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D03FB2" w:rsidRPr="00D03FB2" w14:paraId="315E126F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5030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BE2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38F1DAA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0232ED1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F708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A50D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152D7F1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582C99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D86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D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27DBE63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0F3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Kontaktna oseba:</w:t>
            </w:r>
          </w:p>
          <w:p w14:paraId="33A3207B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F3C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26B9C36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C1A4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D2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B82AF4D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A28D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A62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6036BF5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4A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lastRenderedPageBreak/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34E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B0640F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8352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19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17C3B4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E94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C13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5827BFB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96A6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F16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6EB01B2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6D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Pooblaščena oseba za vročanje pošte v Sloveniji</w:t>
            </w:r>
            <w:r w:rsidRPr="00D03FB2">
              <w:rPr>
                <w:rStyle w:val="Sprotnaopomba-sklic"/>
                <w:rFonts w:ascii="Source Sans Pro" w:hAnsi="Source Sans Pro" w:cs="Arial"/>
                <w:sz w:val="24"/>
                <w:szCs w:val="24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8D35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</w:tbl>
    <w:p w14:paraId="10ACE288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537B3F37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3A350995" w14:textId="77777777" w:rsidR="00D03FB2" w:rsidRPr="00D03FB2" w:rsidRDefault="00D03FB2" w:rsidP="00D03FB2">
      <w:pPr>
        <w:rPr>
          <w:rFonts w:ascii="Source Sans Pro" w:hAnsi="Source Sans Pro"/>
        </w:rPr>
      </w:pPr>
    </w:p>
    <w:p w14:paraId="1FBD627C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D03FB2" w:rsidRPr="00D03FB2" w14:paraId="4D93D6DF" w14:textId="77777777" w:rsidTr="00B43927">
        <w:tc>
          <w:tcPr>
            <w:tcW w:w="2689" w:type="dxa"/>
          </w:tcPr>
          <w:p w14:paraId="3F780238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79F9E9A5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3854DD7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C07DDFD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4DC052E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7BFA07C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1D7C88AB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D03FB2" w:rsidRPr="00D03FB2" w14:paraId="2BAAE269" w14:textId="77777777" w:rsidTr="00B43927">
        <w:tc>
          <w:tcPr>
            <w:tcW w:w="2689" w:type="dxa"/>
          </w:tcPr>
          <w:p w14:paraId="3BA6FF2E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985D35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403C7765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ABD3FEC" w14:textId="1BD92542" w:rsidR="00D03FB2" w:rsidRPr="00D03FB2" w:rsidRDefault="007A2A74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>
              <w:rPr>
                <w:rFonts w:ascii="Source Sans Pro" w:hAnsi="Source Sans Pro" w:cs="Arial"/>
                <w:sz w:val="24"/>
                <w:szCs w:val="24"/>
              </w:rPr>
              <w:t>_</w:t>
            </w:r>
            <w:r w:rsidR="00D03FB2" w:rsidRPr="00D03FB2">
              <w:rPr>
                <w:rFonts w:ascii="Source Sans Pro" w:hAnsi="Source Sans Pro" w:cs="Arial"/>
                <w:sz w:val="24"/>
                <w:szCs w:val="24"/>
              </w:rPr>
              <w:t>___________________</w:t>
            </w:r>
          </w:p>
          <w:p w14:paraId="794A1F97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D03FB2" w:rsidRPr="00D03FB2" w14:paraId="6D383D4B" w14:textId="77777777" w:rsidTr="00B43927">
        <w:tc>
          <w:tcPr>
            <w:tcW w:w="2689" w:type="dxa"/>
          </w:tcPr>
          <w:p w14:paraId="55BCA80A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775ED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04C3ED54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B745607" w14:textId="15585E25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69153251" w14:textId="77777777" w:rsidR="00D03FB2" w:rsidRPr="00D03FB2" w:rsidRDefault="00D03FB2" w:rsidP="00207987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2194475B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</w:p>
    <w:p w14:paraId="5082311E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</w:p>
    <w:p w14:paraId="2DA33B8B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Navodilo: Obrazec izpolni, datira, žigosa in podpiše ponudnik. </w:t>
      </w:r>
    </w:p>
    <w:p w14:paraId="6A300FB2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50D71573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665ECB4B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5DA9F960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5CD0BEC0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4F32B4A6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67492988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7CCB2F74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19E8684F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03F65939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1CC98DDE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7B542CED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674C7189" w14:textId="77777777" w:rsidR="00D03FB2" w:rsidRPr="00D03FB2" w:rsidRDefault="00D03FB2" w:rsidP="00D03FB2">
      <w:pPr>
        <w:pStyle w:val="Odstavekseznama"/>
        <w:rPr>
          <w:rFonts w:ascii="Source Sans Pro" w:hAnsi="Source Sans Pro" w:cs="Arial"/>
        </w:rPr>
      </w:pPr>
    </w:p>
    <w:p w14:paraId="4B925E69" w14:textId="42667B01" w:rsidR="00F2377F" w:rsidRPr="00D03FB2" w:rsidRDefault="00F2377F" w:rsidP="00D03FB2">
      <w:pPr>
        <w:rPr>
          <w:rFonts w:ascii="Source Sans Pro" w:hAnsi="Source Sans Pro"/>
        </w:rPr>
      </w:pPr>
    </w:p>
    <w:sectPr w:rsidR="00F2377F" w:rsidRPr="00D03FB2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8F93" w14:textId="77777777" w:rsidR="0035175A" w:rsidRDefault="0035175A" w:rsidP="00A05ABC">
      <w:r>
        <w:separator/>
      </w:r>
    </w:p>
  </w:endnote>
  <w:endnote w:type="continuationSeparator" w:id="0">
    <w:p w14:paraId="73124EC0" w14:textId="77777777" w:rsidR="0035175A" w:rsidRDefault="0035175A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8A8A0" w14:textId="77777777" w:rsidR="0035175A" w:rsidRDefault="0035175A" w:rsidP="00A05ABC">
      <w:r>
        <w:separator/>
      </w:r>
    </w:p>
  </w:footnote>
  <w:footnote w:type="continuationSeparator" w:id="0">
    <w:p w14:paraId="2C1202ED" w14:textId="77777777" w:rsidR="0035175A" w:rsidRDefault="0035175A" w:rsidP="00A05ABC">
      <w:r>
        <w:continuationSeparator/>
      </w:r>
    </w:p>
  </w:footnote>
  <w:footnote w:id="1">
    <w:p w14:paraId="4D320117" w14:textId="77777777" w:rsidR="00D03FB2" w:rsidRDefault="00D03FB2" w:rsidP="00D03FB2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E05" w14:textId="77777777" w:rsidR="00971263" w:rsidRDefault="0097126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971263" w:rsidRDefault="0097126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971263" w:rsidRPr="004866F6" w:rsidRDefault="0097126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4055"/>
    <w:rsid w:val="001B54FE"/>
    <w:rsid w:val="00207987"/>
    <w:rsid w:val="00296D03"/>
    <w:rsid w:val="002C0EF7"/>
    <w:rsid w:val="002C7B64"/>
    <w:rsid w:val="003223F9"/>
    <w:rsid w:val="003236B1"/>
    <w:rsid w:val="0033011D"/>
    <w:rsid w:val="0035175A"/>
    <w:rsid w:val="0036526B"/>
    <w:rsid w:val="003734D1"/>
    <w:rsid w:val="00395EF5"/>
    <w:rsid w:val="003B4D9C"/>
    <w:rsid w:val="003D1D53"/>
    <w:rsid w:val="00422735"/>
    <w:rsid w:val="00422EB6"/>
    <w:rsid w:val="00446FF1"/>
    <w:rsid w:val="00480D81"/>
    <w:rsid w:val="00485753"/>
    <w:rsid w:val="00496365"/>
    <w:rsid w:val="004A44B3"/>
    <w:rsid w:val="004E4C05"/>
    <w:rsid w:val="00521774"/>
    <w:rsid w:val="00524004"/>
    <w:rsid w:val="00546255"/>
    <w:rsid w:val="005711FE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44472"/>
    <w:rsid w:val="00754264"/>
    <w:rsid w:val="0076698B"/>
    <w:rsid w:val="007A2A74"/>
    <w:rsid w:val="00803CFB"/>
    <w:rsid w:val="00845E55"/>
    <w:rsid w:val="00864A4E"/>
    <w:rsid w:val="00873479"/>
    <w:rsid w:val="008A018F"/>
    <w:rsid w:val="008B70C8"/>
    <w:rsid w:val="008E4CF4"/>
    <w:rsid w:val="008F2D26"/>
    <w:rsid w:val="00911156"/>
    <w:rsid w:val="00914DB0"/>
    <w:rsid w:val="00935CCB"/>
    <w:rsid w:val="00971263"/>
    <w:rsid w:val="00986832"/>
    <w:rsid w:val="00992586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515E"/>
    <w:rsid w:val="00B62431"/>
    <w:rsid w:val="00B732E8"/>
    <w:rsid w:val="00B82349"/>
    <w:rsid w:val="00C12D8F"/>
    <w:rsid w:val="00C135F5"/>
    <w:rsid w:val="00C30DD5"/>
    <w:rsid w:val="00CB3C88"/>
    <w:rsid w:val="00CC2C15"/>
    <w:rsid w:val="00CE4F61"/>
    <w:rsid w:val="00CF23BA"/>
    <w:rsid w:val="00D03FB2"/>
    <w:rsid w:val="00D108B8"/>
    <w:rsid w:val="00D52B58"/>
    <w:rsid w:val="00D97672"/>
    <w:rsid w:val="00DC167A"/>
    <w:rsid w:val="00DD135C"/>
    <w:rsid w:val="00E03789"/>
    <w:rsid w:val="00E142ED"/>
    <w:rsid w:val="00E32DA6"/>
    <w:rsid w:val="00EB5B38"/>
    <w:rsid w:val="00EC463C"/>
    <w:rsid w:val="00EF135F"/>
    <w:rsid w:val="00EF258E"/>
    <w:rsid w:val="00F2377F"/>
    <w:rsid w:val="00F30DA5"/>
    <w:rsid w:val="00F52594"/>
    <w:rsid w:val="00F64621"/>
    <w:rsid w:val="00F83045"/>
    <w:rsid w:val="00FA1A12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3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4</cp:revision>
  <cp:lastPrinted>2023-08-22T08:48:00Z</cp:lastPrinted>
  <dcterms:created xsi:type="dcterms:W3CDTF">2023-08-09T13:22:00Z</dcterms:created>
  <dcterms:modified xsi:type="dcterms:W3CDTF">2023-08-23T09:49:00Z</dcterms:modified>
</cp:coreProperties>
</file>